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C31BD" w14:textId="1FA90C98" w:rsidR="006B2F86" w:rsidRDefault="00A70F59" w:rsidP="00E71FC3">
      <w:pPr>
        <w:pStyle w:val="NoSpacing"/>
      </w:pPr>
      <w:r>
        <w:rPr>
          <w:u w:val="single"/>
        </w:rPr>
        <w:t>Master Hugh MARTELL</w:t>
      </w:r>
      <w:r>
        <w:t xml:space="preserve">     (d.1442)</w:t>
      </w:r>
    </w:p>
    <w:p w14:paraId="3354E096" w14:textId="35AE01F7" w:rsidR="00A70F59" w:rsidRDefault="00A70F59" w:rsidP="00E71FC3">
      <w:pPr>
        <w:pStyle w:val="NoSpacing"/>
      </w:pPr>
      <w:r>
        <w:t xml:space="preserve">Rector of </w:t>
      </w:r>
      <w:proofErr w:type="spellStart"/>
      <w:r>
        <w:t>Torlaston</w:t>
      </w:r>
      <w:proofErr w:type="spellEnd"/>
      <w:r>
        <w:t>, Nottinghamshire.</w:t>
      </w:r>
    </w:p>
    <w:p w14:paraId="6F8E2E5B" w14:textId="3C9539CB" w:rsidR="00A70F59" w:rsidRDefault="00A70F59" w:rsidP="00E71FC3">
      <w:pPr>
        <w:pStyle w:val="NoSpacing"/>
      </w:pPr>
    </w:p>
    <w:p w14:paraId="43D6E767" w14:textId="26783F46" w:rsidR="00A70F59" w:rsidRDefault="00A70F59" w:rsidP="00E71FC3">
      <w:pPr>
        <w:pStyle w:val="NoSpacing"/>
      </w:pPr>
    </w:p>
    <w:p w14:paraId="6E2026A3" w14:textId="59409042" w:rsidR="00A70F59" w:rsidRDefault="00A70F59" w:rsidP="00E71FC3">
      <w:pPr>
        <w:pStyle w:val="NoSpacing"/>
      </w:pPr>
      <w:r>
        <w:tab/>
        <w:t>1442</w:t>
      </w:r>
      <w:r>
        <w:tab/>
        <w:t>He made his Will.   (W.Y.R. p.112)</w:t>
      </w:r>
    </w:p>
    <w:p w14:paraId="1CEB0FB1" w14:textId="21FB858B" w:rsidR="00A70F59" w:rsidRDefault="00AF4B1C" w:rsidP="00E71FC3">
      <w:pPr>
        <w:pStyle w:val="NoSpacing"/>
      </w:pPr>
      <w:r>
        <w:t>29 Nov.</w:t>
      </w:r>
      <w:r>
        <w:tab/>
        <w:t>Probate of his Will.   (ibid.)</w:t>
      </w:r>
    </w:p>
    <w:p w14:paraId="493EFBF7" w14:textId="1054FDBD" w:rsidR="00AF4B1C" w:rsidRDefault="00AF4B1C" w:rsidP="00E71FC3">
      <w:pPr>
        <w:pStyle w:val="NoSpacing"/>
      </w:pPr>
    </w:p>
    <w:p w14:paraId="2796E852" w14:textId="635B4F27" w:rsidR="00AF4B1C" w:rsidRDefault="00AF4B1C" w:rsidP="00E71FC3">
      <w:pPr>
        <w:pStyle w:val="NoSpacing"/>
      </w:pPr>
    </w:p>
    <w:p w14:paraId="40F8824E" w14:textId="4C91E7AE" w:rsidR="00AF4B1C" w:rsidRPr="00A70F59" w:rsidRDefault="00AF4B1C" w:rsidP="00E71FC3">
      <w:pPr>
        <w:pStyle w:val="NoSpacing"/>
      </w:pPr>
      <w:r>
        <w:t>26 February 2020</w:t>
      </w:r>
      <w:bookmarkStart w:id="0" w:name="_GoBack"/>
      <w:bookmarkEnd w:id="0"/>
    </w:p>
    <w:sectPr w:rsidR="00AF4B1C" w:rsidRPr="00A70F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14A52" w14:textId="77777777" w:rsidR="00A70F59" w:rsidRDefault="00A70F59" w:rsidP="00E71FC3">
      <w:pPr>
        <w:spacing w:after="0" w:line="240" w:lineRule="auto"/>
      </w:pPr>
      <w:r>
        <w:separator/>
      </w:r>
    </w:p>
  </w:endnote>
  <w:endnote w:type="continuationSeparator" w:id="0">
    <w:p w14:paraId="72930AD9" w14:textId="77777777" w:rsidR="00A70F59" w:rsidRDefault="00A70F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622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0FE68" w14:textId="77777777" w:rsidR="00A70F59" w:rsidRDefault="00A70F59" w:rsidP="00E71FC3">
      <w:pPr>
        <w:spacing w:after="0" w:line="240" w:lineRule="auto"/>
      </w:pPr>
      <w:r>
        <w:separator/>
      </w:r>
    </w:p>
  </w:footnote>
  <w:footnote w:type="continuationSeparator" w:id="0">
    <w:p w14:paraId="56C236D7" w14:textId="77777777" w:rsidR="00A70F59" w:rsidRDefault="00A70F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F59"/>
    <w:rsid w:val="001A7C09"/>
    <w:rsid w:val="00577BD5"/>
    <w:rsid w:val="00656CBA"/>
    <w:rsid w:val="006A1F77"/>
    <w:rsid w:val="00733BE7"/>
    <w:rsid w:val="00A70F59"/>
    <w:rsid w:val="00AB52E8"/>
    <w:rsid w:val="00AF4B1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743FB"/>
  <w15:chartTrackingRefBased/>
  <w15:docId w15:val="{40227D40-0ED5-411D-A95D-FDF07351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2020-02-26T21:48:00Z</dcterms:created>
  <dcterms:modified xsi:type="dcterms:W3CDTF">2020-02-26T22:02:00Z</dcterms:modified>
</cp:coreProperties>
</file>